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58BC3" w14:textId="77777777" w:rsidR="00D76EF1" w:rsidRDefault="00D76EF1" w:rsidP="00D76EF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4301-0018/2022</w:t>
      </w:r>
    </w:p>
    <w:p w14:paraId="2F2F7DD3" w14:textId="77777777" w:rsidR="00D76EF1" w:rsidRDefault="00D76EF1" w:rsidP="00D76EF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2022-385</w:t>
      </w:r>
    </w:p>
    <w:p w14:paraId="4BFAD427" w14:textId="0FC033FB" w:rsidR="00D76EF1" w:rsidRDefault="00D76EF1" w:rsidP="00D76EF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5201DA">
        <w:rPr>
          <w:rFonts w:cs="Arial"/>
          <w:sz w:val="20"/>
          <w:szCs w:val="20"/>
        </w:rPr>
        <w:t>21</w:t>
      </w:r>
      <w:bookmarkStart w:id="0" w:name="_GoBack"/>
      <w:bookmarkEnd w:id="0"/>
      <w:r>
        <w:rPr>
          <w:rFonts w:cs="Arial"/>
          <w:sz w:val="20"/>
          <w:szCs w:val="20"/>
        </w:rPr>
        <w:t>.12.2022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046"/>
        <w:gridCol w:w="2268"/>
        <w:gridCol w:w="2976"/>
        <w:gridCol w:w="1502"/>
        <w:gridCol w:w="9"/>
        <w:gridCol w:w="1690"/>
        <w:gridCol w:w="9"/>
        <w:gridCol w:w="1197"/>
      </w:tblGrid>
      <w:tr w:rsidR="00967947" w:rsidRPr="0073420D" w14:paraId="27A5A52F" w14:textId="77777777" w:rsidTr="00967947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3046" w:type="dxa"/>
            <w:vAlign w:val="center"/>
          </w:tcPr>
          <w:p w14:paraId="3DEEF8E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2B12C3AE" w14:textId="6649BACE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09E9B73E" w14:textId="7457606D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511" w:type="dxa"/>
            <w:gridSpan w:val="2"/>
          </w:tcPr>
          <w:p w14:paraId="66276E8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967947" w:rsidRPr="0073420D" w14:paraId="229A3EFB" w14:textId="77777777" w:rsidTr="00967947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vAlign w:val="center"/>
          </w:tcPr>
          <w:p w14:paraId="68475009" w14:textId="77777777" w:rsidR="00967947" w:rsidRPr="0073420D" w:rsidRDefault="00967947" w:rsidP="00967947">
            <w:pPr>
              <w:ind w:right="-183"/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268" w:type="dxa"/>
            <w:vAlign w:val="center"/>
          </w:tcPr>
          <w:p w14:paraId="12D6631B" w14:textId="21434698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2976" w:type="dxa"/>
            <w:vAlign w:val="center"/>
          </w:tcPr>
          <w:p w14:paraId="45A4C39F" w14:textId="06C51ABD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>brez DDV</w:t>
            </w:r>
          </w:p>
        </w:tc>
        <w:tc>
          <w:tcPr>
            <w:tcW w:w="1502" w:type="dxa"/>
            <w:vAlign w:val="center"/>
          </w:tcPr>
          <w:p w14:paraId="5CF1892C" w14:textId="77777777" w:rsidR="00967947" w:rsidRPr="0073420D" w:rsidRDefault="00967947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967947" w:rsidRPr="0073420D" w14:paraId="53837B44" w14:textId="77777777" w:rsidTr="00967947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046" w:type="dxa"/>
          </w:tcPr>
          <w:p w14:paraId="415EC0DE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19E4B4" w14:textId="23C67E5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5B67C859" w14:textId="4B34AD13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7DDB05" w14:textId="52F3C20B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6D557EC5" w14:textId="77777777" w:rsidTr="00967947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046" w:type="dxa"/>
          </w:tcPr>
          <w:p w14:paraId="476E568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F9BE39" w14:textId="1124A3D8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E037A5A" w14:textId="488E7BF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6679D364" w14:textId="6BCDD473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91FBFF4" w14:textId="77777777" w:rsidTr="00967947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</w:tcPr>
          <w:p w14:paraId="3CC38CE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0CD90" w14:textId="4B36D1D1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ADAD2C5" w14:textId="70EF9BC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D4B80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3AE0D815" w14:textId="77777777" w:rsidTr="00967947">
        <w:trPr>
          <w:gridAfter w:val="2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793DE1B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608A3B6" w14:textId="7F283AC6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247D578F" w14:textId="2D589010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7794C5A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216F035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6B8F94D" w14:textId="77777777" w:rsidTr="00967947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967947" w:rsidRPr="0073420D" w:rsidRDefault="00967947" w:rsidP="00967947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323FE2F7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F2E79C" w14:textId="201CFDAF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CAC2943" w14:textId="1D3F49BC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3B79DCC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</w:tr>
      <w:tr w:rsidR="00967947" w:rsidRPr="0073420D" w14:paraId="4F415D69" w14:textId="77777777" w:rsidTr="00967947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73420D" w:rsidRDefault="00967947" w:rsidP="00515523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239A9C3" w14:textId="207BB548" w:rsidR="00967947" w:rsidRPr="0073420D" w:rsidRDefault="00967947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932744F" w14:textId="3208E23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440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27AA5" w14:textId="77777777" w:rsidR="00D76EF1" w:rsidRDefault="00D76EF1">
      <w:r>
        <w:separator/>
      </w:r>
    </w:p>
  </w:endnote>
  <w:endnote w:type="continuationSeparator" w:id="0">
    <w:p w14:paraId="34D48308" w14:textId="77777777" w:rsidR="00D76EF1" w:rsidRDefault="00D76EF1">
      <w:r>
        <w:continuationSeparator/>
      </w:r>
    </w:p>
  </w:endnote>
  <w:endnote w:type="continuationNotice" w:id="1">
    <w:p w14:paraId="216CCA42" w14:textId="77777777" w:rsidR="00D76EF1" w:rsidRDefault="00D76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D76EF1" w:rsidRPr="00001218" w:rsidRDefault="00D76EF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D76EF1" w:rsidRDefault="00D76EF1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D76EF1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D76EF1" w:rsidRPr="005A785E" w:rsidRDefault="00D76EF1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D76EF1" w:rsidRPr="00A1445A" w:rsidRDefault="00D76EF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D76EF1" w:rsidRPr="00FC6CF0" w:rsidRDefault="00D76EF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AA0D8" w14:textId="77777777" w:rsidR="00D76EF1" w:rsidRDefault="00D76EF1">
      <w:r>
        <w:separator/>
      </w:r>
    </w:p>
  </w:footnote>
  <w:footnote w:type="continuationSeparator" w:id="0">
    <w:p w14:paraId="734C4009" w14:textId="77777777" w:rsidR="00D76EF1" w:rsidRDefault="00D76EF1">
      <w:r>
        <w:continuationSeparator/>
      </w:r>
    </w:p>
  </w:footnote>
  <w:footnote w:type="continuationNotice" w:id="1">
    <w:p w14:paraId="236CFFE9" w14:textId="77777777" w:rsidR="00D76EF1" w:rsidRDefault="00D76E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D76EF1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D76EF1" w:rsidRPr="00A04B00" w:rsidRDefault="00D76EF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D76EF1" w:rsidRPr="00C0552D" w:rsidRDefault="00D76EF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D76EF1" w:rsidRPr="00C0552D" w:rsidRDefault="00D76EF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D76EF1" w:rsidRPr="00A1445A" w:rsidRDefault="00D76EF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D76EF1" w:rsidRDefault="00D76EF1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D76EF1" w:rsidRPr="00A1445A" w:rsidRDefault="00D76EF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D76EF1" w:rsidRPr="00A1445A" w:rsidRDefault="00D76EF1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76EF1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D76EF1" w:rsidRPr="00531D88" w:rsidRDefault="00D76EF1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D76EF1" w:rsidRPr="00531D88" w:rsidRDefault="00D76EF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D76EF1" w:rsidRPr="00531D88" w:rsidRDefault="00D76EF1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D76EF1" w:rsidRPr="00FC6CF0" w:rsidRDefault="00D76EF1" w:rsidP="00001218">
    <w:pPr>
      <w:pStyle w:val="Glava"/>
      <w:rPr>
        <w:rFonts w:cs="Arial"/>
        <w:sz w:val="2"/>
        <w:szCs w:val="2"/>
      </w:rPr>
    </w:pPr>
  </w:p>
  <w:p w14:paraId="5814F1FB" w14:textId="77777777" w:rsidR="00D76EF1" w:rsidRPr="00FC6CF0" w:rsidRDefault="00D76EF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08A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6a4cc071-bd85-44c5-acc7-68a9b922d49c"/>
    <ds:schemaRef ds:uri="http://schemas.microsoft.com/office/infopath/2007/PartnerControls"/>
    <ds:schemaRef ds:uri="http://purl.org/dc/terms/"/>
    <ds:schemaRef ds:uri="2d71791d-4b08-4651-a8aa-c7bfc8b342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2FC351-62D1-4E85-9E16-DD3D2BCAF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D367C4-2168-45B7-ACA5-36510E3C4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</TotalTime>
  <Pages>1</Pages>
  <Words>205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14</cp:revision>
  <cp:lastPrinted>2016-06-20T06:28:00Z</cp:lastPrinted>
  <dcterms:created xsi:type="dcterms:W3CDTF">2016-05-31T11:25:00Z</dcterms:created>
  <dcterms:modified xsi:type="dcterms:W3CDTF">2022-12-21T08:46:00Z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